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D4E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D4E">
        <w:rPr>
          <w:rFonts w:ascii="Times New Roman" w:hAnsi="Times New Roman" w:cs="Times New Roman"/>
          <w:b/>
          <w:bCs/>
          <w:sz w:val="28"/>
          <w:szCs w:val="28"/>
        </w:rPr>
        <w:t>КОЗИНСКОГО СЕЛЬСОВЕТА</w:t>
      </w: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1D4E">
        <w:rPr>
          <w:rFonts w:ascii="Times New Roman" w:hAnsi="Times New Roman" w:cs="Times New Roman"/>
          <w:b/>
          <w:bCs/>
          <w:sz w:val="28"/>
          <w:szCs w:val="28"/>
        </w:rPr>
        <w:t>УСТЬ-ТАРКСКОГО РАЙОНА   НОВОСИБИРСКОЙ ОБЛАСТИ</w:t>
      </w:r>
    </w:p>
    <w:p w:rsidR="00CB6155" w:rsidRPr="002D1D4E" w:rsidRDefault="00CB6155" w:rsidP="002D1D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4E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B6155" w:rsidRPr="002D1D4E" w:rsidRDefault="00CB6155" w:rsidP="002D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4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шестнадцатая</w:t>
      </w:r>
      <w:r w:rsidRPr="002D1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Pr="002D1D4E">
        <w:rPr>
          <w:rFonts w:ascii="Times New Roman" w:hAnsi="Times New Roman" w:cs="Times New Roman"/>
          <w:sz w:val="28"/>
          <w:szCs w:val="28"/>
        </w:rPr>
        <w:t>сессия)</w:t>
      </w:r>
    </w:p>
    <w:p w:rsidR="00CB6155" w:rsidRPr="002D1D4E" w:rsidRDefault="00CB6155" w:rsidP="002D1D4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4E">
        <w:rPr>
          <w:rFonts w:ascii="Times New Roman" w:hAnsi="Times New Roman" w:cs="Times New Roman"/>
          <w:sz w:val="28"/>
          <w:szCs w:val="28"/>
        </w:rPr>
        <w:t>Р Е Ш Е Н И Е</w:t>
      </w:r>
    </w:p>
    <w:p w:rsidR="00CB6155" w:rsidRPr="002D1D4E" w:rsidRDefault="00CB6155" w:rsidP="002D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28.06</w:t>
      </w:r>
      <w:r w:rsidRPr="002D1D4E">
        <w:rPr>
          <w:rFonts w:ascii="Times New Roman" w:hAnsi="Times New Roman" w:cs="Times New Roman"/>
          <w:sz w:val="28"/>
          <w:szCs w:val="28"/>
        </w:rPr>
        <w:t xml:space="preserve">.2022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122 </w:t>
      </w:r>
    </w:p>
    <w:p w:rsidR="00CB6155" w:rsidRPr="002D1D4E" w:rsidRDefault="00CB6155" w:rsidP="002D1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D4E">
        <w:rPr>
          <w:rFonts w:ascii="Times New Roman" w:hAnsi="Times New Roman" w:cs="Times New Roman"/>
          <w:sz w:val="28"/>
          <w:szCs w:val="28"/>
        </w:rPr>
        <w:t>с. Козино</w:t>
      </w:r>
    </w:p>
    <w:p w:rsidR="00CB6155" w:rsidRDefault="00CB6155" w:rsidP="002D1D4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6155" w:rsidRDefault="00CB6155" w:rsidP="00BF70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F6D">
        <w:rPr>
          <w:rFonts w:ascii="Times New Roman" w:hAnsi="Times New Roman" w:cs="Times New Roman"/>
          <w:b/>
          <w:bCs/>
          <w:sz w:val="28"/>
          <w:szCs w:val="28"/>
        </w:rPr>
        <w:t xml:space="preserve">О прекращении полномочий избирательной комиссии </w:t>
      </w:r>
      <w:r>
        <w:rPr>
          <w:rFonts w:ascii="Times New Roman" w:hAnsi="Times New Roman" w:cs="Times New Roman"/>
          <w:b/>
          <w:bCs/>
          <w:sz w:val="28"/>
          <w:szCs w:val="28"/>
        </w:rPr>
        <w:t>Козинского сельсовета Усть-Татркского района Новосибирской области</w:t>
      </w:r>
    </w:p>
    <w:p w:rsidR="00CB6155" w:rsidRPr="00811F6D" w:rsidRDefault="00CB6155" w:rsidP="00BF70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6155" w:rsidRDefault="00CB6155" w:rsidP="00BF7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55" w:rsidRDefault="00CB6155" w:rsidP="002D1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пунктами  9, 14 статьи 9 Федерального закона от 14 марта 2022г. №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2022г.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BE36EC">
        <w:rPr>
          <w:rFonts w:ascii="Times New Roman" w:hAnsi="Times New Roman" w:cs="Times New Roman"/>
          <w:color w:val="000000"/>
          <w:sz w:val="28"/>
          <w:szCs w:val="28"/>
        </w:rPr>
        <w:t xml:space="preserve">130/951-6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Козинского сельсовета Усть-Таркского района Новосибирской области  </w:t>
      </w:r>
      <w:r w:rsidRPr="00F727E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CB6155" w:rsidRDefault="00CB6155" w:rsidP="00CC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CC789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60F">
        <w:rPr>
          <w:rFonts w:ascii="Times New Roman" w:hAnsi="Times New Roman" w:cs="Times New Roman"/>
          <w:sz w:val="28"/>
          <w:szCs w:val="28"/>
        </w:rPr>
        <w:t xml:space="preserve">Прекратить полномочия избирательной комиссии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Козинского </w:t>
      </w:r>
      <w:r w:rsidRPr="0073660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Pr="0073660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3660F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sz w:val="28"/>
          <w:szCs w:val="28"/>
        </w:rPr>
        <w:t>.</w:t>
      </w:r>
    </w:p>
    <w:p w:rsidR="00CB6155" w:rsidRPr="0092007F" w:rsidRDefault="00CB6155" w:rsidP="009D1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Pr="0092007F">
        <w:rPr>
          <w:rFonts w:ascii="Times New Roman" w:hAnsi="Times New Roman" w:cs="Times New Roman"/>
          <w:sz w:val="28"/>
          <w:szCs w:val="28"/>
        </w:rPr>
        <w:t xml:space="preserve">нести изменения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2007F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Козинского</w:t>
      </w:r>
      <w:r w:rsidRPr="009D1885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773">
        <w:rPr>
          <w:rFonts w:ascii="Times New Roman" w:hAnsi="Times New Roman" w:cs="Times New Roman"/>
          <w:sz w:val="28"/>
          <w:szCs w:val="28"/>
        </w:rPr>
        <w:t>Усть-Таркского</w:t>
      </w:r>
      <w:r w:rsidRPr="009D1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D1885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Pr="009D1885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, исключив положения, касающиеся статуса, порядка формирования и полномочий избирательной комиссии муниципального образования.</w:t>
      </w:r>
    </w:p>
    <w:p w:rsidR="00CB6155" w:rsidRPr="007C1188" w:rsidRDefault="00CB6155" w:rsidP="007C11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7C1188">
        <w:rPr>
          <w:rFonts w:ascii="Times New Roman" w:hAnsi="Times New Roman" w:cs="Times New Roman"/>
          <w:sz w:val="28"/>
          <w:szCs w:val="28"/>
        </w:rPr>
        <w:t xml:space="preserve">. 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C1188">
        <w:rPr>
          <w:rFonts w:ascii="Times New Roman" w:hAnsi="Times New Roman" w:cs="Times New Roman"/>
          <w:sz w:val="28"/>
          <w:szCs w:val="28"/>
        </w:rPr>
        <w:t xml:space="preserve">ешение в периодическом печатном издании  «Бюллетень Козинского сельсовета Усть-Таркского района Новосибирской области» и на официальном сайте </w:t>
      </w:r>
      <w:r w:rsidRPr="007C1188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Pr="007C1188">
        <w:rPr>
          <w:rFonts w:ascii="Times New Roman" w:hAnsi="Times New Roman" w:cs="Times New Roman"/>
          <w:sz w:val="28"/>
          <w:szCs w:val="28"/>
        </w:rPr>
        <w:t xml:space="preserve">Козинского сельсовета Усть-Таркского района Новосибирской области.  </w:t>
      </w:r>
    </w:p>
    <w:p w:rsidR="00CB6155" w:rsidRPr="007C1188" w:rsidRDefault="00CB6155" w:rsidP="007C11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C1188">
        <w:rPr>
          <w:rFonts w:ascii="Times New Roman" w:hAnsi="Times New Roman" w:cs="Times New Roman"/>
          <w:sz w:val="28"/>
          <w:szCs w:val="28"/>
        </w:rPr>
        <w:t xml:space="preserve">. 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Pr="007C1188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</w:p>
    <w:p w:rsidR="00CB6155" w:rsidRDefault="00CB6155" w:rsidP="00BF70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55" w:rsidRDefault="00CB6155" w:rsidP="00BF70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55" w:rsidRPr="001D4C2B" w:rsidRDefault="00CB6155" w:rsidP="007C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C2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D4C2B">
        <w:rPr>
          <w:rFonts w:ascii="Times New Roman" w:hAnsi="Times New Roman" w:cs="Times New Roman"/>
          <w:sz w:val="28"/>
          <w:szCs w:val="28"/>
        </w:rPr>
        <w:t xml:space="preserve">Глава Козинского сельсовета                                                                                             </w:t>
      </w:r>
    </w:p>
    <w:p w:rsidR="00CB6155" w:rsidRPr="001D4C2B" w:rsidRDefault="00CB6155" w:rsidP="007C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C2B">
        <w:rPr>
          <w:rFonts w:ascii="Times New Roman" w:hAnsi="Times New Roman" w:cs="Times New Roman"/>
          <w:sz w:val="28"/>
          <w:szCs w:val="28"/>
        </w:rPr>
        <w:t>Козинского сельсовета</w:t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D4C2B">
        <w:rPr>
          <w:rFonts w:ascii="Times New Roman" w:hAnsi="Times New Roman" w:cs="Times New Roman"/>
          <w:sz w:val="28"/>
          <w:szCs w:val="28"/>
        </w:rPr>
        <w:t xml:space="preserve">Усть-Таркского района          </w:t>
      </w:r>
    </w:p>
    <w:p w:rsidR="00CB6155" w:rsidRPr="001D4C2B" w:rsidRDefault="00CB6155" w:rsidP="007C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C2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D4C2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</w:t>
      </w:r>
    </w:p>
    <w:p w:rsidR="00CB6155" w:rsidRPr="001D4C2B" w:rsidRDefault="00CB6155" w:rsidP="007C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C2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</w:r>
      <w:r w:rsidRPr="001D4C2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CB6155" w:rsidRDefault="00CB6155" w:rsidP="007C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C2B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Г.А. Алейникова</w:t>
      </w:r>
      <w:r w:rsidRPr="001D4C2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D4C2B">
        <w:rPr>
          <w:rFonts w:ascii="Times New Roman" w:hAnsi="Times New Roman" w:cs="Times New Roman"/>
          <w:sz w:val="28"/>
          <w:szCs w:val="28"/>
        </w:rPr>
        <w:t>___________Г.В. Уткина</w:t>
      </w:r>
    </w:p>
    <w:p w:rsidR="00CB6155" w:rsidRDefault="00CB6155" w:rsidP="00BF70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6155" w:rsidSect="00E067A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155" w:rsidRDefault="00CB6155" w:rsidP="00BF70A0">
      <w:pPr>
        <w:spacing w:after="0" w:line="240" w:lineRule="auto"/>
      </w:pPr>
      <w:r>
        <w:separator/>
      </w:r>
    </w:p>
  </w:endnote>
  <w:endnote w:type="continuationSeparator" w:id="1">
    <w:p w:rsidR="00CB6155" w:rsidRDefault="00CB6155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155" w:rsidRDefault="00CB6155" w:rsidP="00BF70A0">
      <w:pPr>
        <w:spacing w:after="0" w:line="240" w:lineRule="auto"/>
      </w:pPr>
      <w:r>
        <w:separator/>
      </w:r>
    </w:p>
  </w:footnote>
  <w:footnote w:type="continuationSeparator" w:id="1">
    <w:p w:rsidR="00CB6155" w:rsidRDefault="00CB6155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0A0"/>
    <w:rsid w:val="000A1828"/>
    <w:rsid w:val="00112FB1"/>
    <w:rsid w:val="001D0E93"/>
    <w:rsid w:val="001D4C2B"/>
    <w:rsid w:val="001E63C0"/>
    <w:rsid w:val="001F1CAA"/>
    <w:rsid w:val="002D1D4E"/>
    <w:rsid w:val="00305924"/>
    <w:rsid w:val="00394119"/>
    <w:rsid w:val="00462D0A"/>
    <w:rsid w:val="004D29E5"/>
    <w:rsid w:val="004D6BF7"/>
    <w:rsid w:val="00517406"/>
    <w:rsid w:val="005C43E2"/>
    <w:rsid w:val="005D229D"/>
    <w:rsid w:val="005D48B9"/>
    <w:rsid w:val="00607BC5"/>
    <w:rsid w:val="006479E1"/>
    <w:rsid w:val="0073660F"/>
    <w:rsid w:val="00740D18"/>
    <w:rsid w:val="00746321"/>
    <w:rsid w:val="007A31EA"/>
    <w:rsid w:val="007C1188"/>
    <w:rsid w:val="00811F6D"/>
    <w:rsid w:val="00852058"/>
    <w:rsid w:val="00885229"/>
    <w:rsid w:val="00910214"/>
    <w:rsid w:val="0092007F"/>
    <w:rsid w:val="009434AD"/>
    <w:rsid w:val="009D1885"/>
    <w:rsid w:val="009D7266"/>
    <w:rsid w:val="00B05397"/>
    <w:rsid w:val="00B45015"/>
    <w:rsid w:val="00B60C58"/>
    <w:rsid w:val="00B66821"/>
    <w:rsid w:val="00B94FA8"/>
    <w:rsid w:val="00BE36EC"/>
    <w:rsid w:val="00BF70A0"/>
    <w:rsid w:val="00C66387"/>
    <w:rsid w:val="00C67492"/>
    <w:rsid w:val="00CB6155"/>
    <w:rsid w:val="00CB6424"/>
    <w:rsid w:val="00CC7893"/>
    <w:rsid w:val="00D03A76"/>
    <w:rsid w:val="00D12C9A"/>
    <w:rsid w:val="00D300A9"/>
    <w:rsid w:val="00DB12C8"/>
    <w:rsid w:val="00DE35F1"/>
    <w:rsid w:val="00E067A1"/>
    <w:rsid w:val="00E139FF"/>
    <w:rsid w:val="00E2255A"/>
    <w:rsid w:val="00EE6445"/>
    <w:rsid w:val="00F1464B"/>
    <w:rsid w:val="00F50773"/>
    <w:rsid w:val="00F56CDB"/>
    <w:rsid w:val="00F7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0A0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7BC5"/>
    <w:pPr>
      <w:suppressAutoHyphens/>
      <w:spacing w:before="240" w:after="60" w:line="240" w:lineRule="auto"/>
      <w:outlineLvl w:val="8"/>
    </w:pPr>
    <w:rPr>
      <w:rFonts w:ascii="Cambria" w:hAnsi="Cambria" w:cs="Cambria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07BC5"/>
    <w:rPr>
      <w:rFonts w:ascii="Cambria" w:hAnsi="Cambria" w:cs="Cambria"/>
      <w:sz w:val="22"/>
      <w:szCs w:val="22"/>
      <w:lang w:eastAsia="zh-CN"/>
    </w:rPr>
  </w:style>
  <w:style w:type="paragraph" w:styleId="ListParagraph">
    <w:name w:val="List Paragraph"/>
    <w:basedOn w:val="Normal"/>
    <w:uiPriority w:val="99"/>
    <w:qFormat/>
    <w:rsid w:val="00607BC5"/>
    <w:pPr>
      <w:suppressAutoHyphens/>
      <w:spacing w:after="0" w:line="240" w:lineRule="auto"/>
      <w:ind w:left="708"/>
    </w:pPr>
    <w:rPr>
      <w:sz w:val="24"/>
      <w:szCs w:val="24"/>
      <w:lang w:eastAsia="zh-CN"/>
    </w:rPr>
  </w:style>
  <w:style w:type="paragraph" w:styleId="Caption">
    <w:name w:val="caption"/>
    <w:basedOn w:val="Normal"/>
    <w:uiPriority w:val="99"/>
    <w:qFormat/>
    <w:locked/>
    <w:rsid w:val="00910214"/>
    <w:pPr>
      <w:suppressLineNumbers/>
      <w:suppressAutoHyphens/>
      <w:spacing w:before="120" w:after="120" w:line="240" w:lineRule="auto"/>
    </w:pPr>
    <w:rPr>
      <w:i/>
      <w:iCs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BF70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F70A0"/>
    <w:rPr>
      <w:rFonts w:ascii="Calibri" w:hAnsi="Calibri" w:cs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BF70A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78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75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1</Pages>
  <Words>308</Words>
  <Characters>1756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</cp:lastModifiedBy>
  <cp:revision>11</cp:revision>
  <cp:lastPrinted>2022-06-28T02:33:00Z</cp:lastPrinted>
  <dcterms:created xsi:type="dcterms:W3CDTF">2022-05-25T08:06:00Z</dcterms:created>
  <dcterms:modified xsi:type="dcterms:W3CDTF">2022-06-28T02:34:00Z</dcterms:modified>
</cp:coreProperties>
</file>